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BD705" w14:textId="77777777" w:rsidR="00522522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OLYVER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(fl.1480)</w:t>
      </w:r>
    </w:p>
    <w:p w14:paraId="4AD4C5D0" w14:textId="096CE000" w:rsidR="00522522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born in Scotland; living in </w:t>
      </w:r>
      <w:r>
        <w:rPr>
          <w:rFonts w:cs="Times New Roman"/>
          <w:szCs w:val="24"/>
        </w:rPr>
        <w:t>London.</w:t>
      </w:r>
    </w:p>
    <w:p w14:paraId="5FB5A516" w14:textId="77777777" w:rsidR="00522522" w:rsidRDefault="00522522" w:rsidP="00522522">
      <w:pPr>
        <w:pStyle w:val="NoSpacing"/>
        <w:rPr>
          <w:rFonts w:cs="Times New Roman"/>
          <w:szCs w:val="24"/>
        </w:rPr>
      </w:pPr>
    </w:p>
    <w:p w14:paraId="568B25BE" w14:textId="77777777" w:rsidR="00522522" w:rsidRDefault="00522522" w:rsidP="00522522">
      <w:pPr>
        <w:pStyle w:val="NoSpacing"/>
        <w:rPr>
          <w:rFonts w:cs="Times New Roman"/>
          <w:szCs w:val="24"/>
        </w:rPr>
      </w:pPr>
    </w:p>
    <w:p w14:paraId="3333C151" w14:textId="77777777" w:rsidR="00522522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Aug.1480</w:t>
      </w:r>
      <w:r>
        <w:rPr>
          <w:rFonts w:cs="Times New Roman"/>
          <w:szCs w:val="24"/>
        </w:rPr>
        <w:tab/>
        <w:t>Having taken an oath of fealty, a mandate was issued that he be allowed</w:t>
      </w:r>
    </w:p>
    <w:p w14:paraId="638C0B5A" w14:textId="77777777" w:rsidR="00522522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inhabit the realm peaceably and enjoy his goods.</w:t>
      </w:r>
    </w:p>
    <w:p w14:paraId="0E9C6E1D" w14:textId="77777777" w:rsidR="00522522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p.208)</w:t>
      </w:r>
    </w:p>
    <w:p w14:paraId="22391006" w14:textId="77777777" w:rsidR="00522522" w:rsidRDefault="00522522" w:rsidP="00522522">
      <w:pPr>
        <w:pStyle w:val="NoSpacing"/>
        <w:rPr>
          <w:rFonts w:cs="Times New Roman"/>
          <w:szCs w:val="24"/>
        </w:rPr>
      </w:pPr>
    </w:p>
    <w:p w14:paraId="02288695" w14:textId="77777777" w:rsidR="00522522" w:rsidRDefault="00522522" w:rsidP="00522522">
      <w:pPr>
        <w:pStyle w:val="NoSpacing"/>
        <w:rPr>
          <w:rFonts w:cs="Times New Roman"/>
          <w:szCs w:val="24"/>
        </w:rPr>
      </w:pPr>
    </w:p>
    <w:p w14:paraId="67BFB1C8" w14:textId="77777777" w:rsidR="00522522" w:rsidRPr="00D4605E" w:rsidRDefault="00522522" w:rsidP="005225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742A727E" w14:textId="40143394" w:rsidR="00BA00AB" w:rsidRPr="0052252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225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6218" w14:textId="77777777" w:rsidR="00522522" w:rsidRDefault="00522522" w:rsidP="009139A6">
      <w:r>
        <w:separator/>
      </w:r>
    </w:p>
  </w:endnote>
  <w:endnote w:type="continuationSeparator" w:id="0">
    <w:p w14:paraId="48541F3E" w14:textId="77777777" w:rsidR="00522522" w:rsidRDefault="005225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F2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5B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DA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72FBB" w14:textId="77777777" w:rsidR="00522522" w:rsidRDefault="00522522" w:rsidP="009139A6">
      <w:r>
        <w:separator/>
      </w:r>
    </w:p>
  </w:footnote>
  <w:footnote w:type="continuationSeparator" w:id="0">
    <w:p w14:paraId="25709520" w14:textId="77777777" w:rsidR="00522522" w:rsidRDefault="005225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2C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E8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205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522"/>
    <w:rsid w:val="000666E0"/>
    <w:rsid w:val="002510B7"/>
    <w:rsid w:val="0052252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C6A02"/>
  <w15:chartTrackingRefBased/>
  <w15:docId w15:val="{9BEBE9AC-5803-441B-A802-FCC2A994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2023-03-28T07:39:00Z</dcterms:created>
  <dcterms:modified xsi:type="dcterms:W3CDTF">2023-03-28T07:40:00Z</dcterms:modified>
</cp:coreProperties>
</file>